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B88" w:rsidRPr="00CD6B88" w:rsidRDefault="00CD6B88" w:rsidP="00CD6B8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</w:rPr>
        <w:t xml:space="preserve">William FERMAN </w:t>
      </w:r>
      <w:bookmarkEnd w:id="0"/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fl.1484)</w:t>
      </w:r>
    </w:p>
    <w:p w:rsidR="00CD6B88" w:rsidRPr="00CD6B88" w:rsidRDefault="00CD6B88" w:rsidP="00CD6B8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Denton by </w:t>
      </w:r>
      <w:proofErr w:type="spellStart"/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Albaro</w:t>
      </w:r>
      <w:proofErr w:type="spellEnd"/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. Clerk.</w:t>
      </w:r>
    </w:p>
    <w:p w:rsidR="00CD6B88" w:rsidRPr="00CD6B88" w:rsidRDefault="00CD6B88" w:rsidP="00CD6B8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D6B88" w:rsidRPr="00CD6B88" w:rsidRDefault="00CD6B88" w:rsidP="00CD6B8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D6B88" w:rsidRPr="00CD6B88" w:rsidRDefault="00CD6B88" w:rsidP="00CD6B8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1484</w:t>
      </w:r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Richard </w:t>
      </w:r>
      <w:proofErr w:type="spellStart"/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Bakon</w:t>
      </w:r>
      <w:proofErr w:type="spellEnd"/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brought a plaint of debt against him, John</w:t>
      </w:r>
    </w:p>
    <w:p w:rsidR="00CD6B88" w:rsidRPr="00CD6B88" w:rsidRDefault="00CD6B88" w:rsidP="00CD6B88">
      <w:pPr>
        <w:pStyle w:val="NoSpacing"/>
        <w:ind w:left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spellStart"/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Bumlot</w:t>
      </w:r>
      <w:proofErr w:type="spellEnd"/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Wellingworth</w:t>
      </w:r>
      <w:proofErr w:type="spellEnd"/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(q.v.), Richard </w:t>
      </w:r>
      <w:proofErr w:type="spellStart"/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Richeman</w:t>
      </w:r>
      <w:proofErr w:type="spellEnd"/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Stradbrook</w:t>
      </w:r>
      <w:proofErr w:type="spellEnd"/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 and John </w:t>
      </w:r>
      <w:proofErr w:type="spellStart"/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Cryspe</w:t>
      </w:r>
      <w:proofErr w:type="spellEnd"/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Cratfield</w:t>
      </w:r>
      <w:proofErr w:type="spellEnd"/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(q.v.).</w:t>
      </w:r>
    </w:p>
    <w:p w:rsidR="00CD6B88" w:rsidRPr="00CD6B88" w:rsidRDefault="00CD6B88" w:rsidP="00CD6B8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D6B88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CD6B88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http://aalt.law.uh.edu/Indices/CP40Indices/CP40no888Pl.htm</w:t>
        </w:r>
      </w:hyperlink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CD6B88" w:rsidRPr="00CD6B88" w:rsidRDefault="00CD6B88" w:rsidP="00CD6B8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D6B88" w:rsidRPr="00CD6B88" w:rsidRDefault="00CD6B88" w:rsidP="00CD6B8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D6B88" w:rsidRPr="00CD6B88" w:rsidRDefault="00CD6B88" w:rsidP="00CD6B8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D6B88" w:rsidRPr="00CD6B88" w:rsidRDefault="00CD6B88" w:rsidP="00CD6B8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D6B8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30 June 2015</w:t>
      </w:r>
    </w:p>
    <w:p w:rsidR="006B2F86" w:rsidRPr="00CD6B88" w:rsidRDefault="00CD6B8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CD6B8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B88" w:rsidRDefault="00CD6B88" w:rsidP="00E71FC3">
      <w:pPr>
        <w:spacing w:after="0" w:line="240" w:lineRule="auto"/>
      </w:pPr>
      <w:r>
        <w:separator/>
      </w:r>
    </w:p>
  </w:endnote>
  <w:endnote w:type="continuationSeparator" w:id="0">
    <w:p w:rsidR="00CD6B88" w:rsidRDefault="00CD6B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B88" w:rsidRDefault="00CD6B88" w:rsidP="00E71FC3">
      <w:pPr>
        <w:spacing w:after="0" w:line="240" w:lineRule="auto"/>
      </w:pPr>
      <w:r>
        <w:separator/>
      </w:r>
    </w:p>
  </w:footnote>
  <w:footnote w:type="continuationSeparator" w:id="0">
    <w:p w:rsidR="00CD6B88" w:rsidRDefault="00CD6B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B88"/>
    <w:rsid w:val="00AB52E8"/>
    <w:rsid w:val="00B16D3F"/>
    <w:rsid w:val="00CD6B8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ED14BF-E027-49FC-82E5-FCA9238EC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D6B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2016-04-02T21:44:00Z</dcterms:created>
  <dcterms:modified xsi:type="dcterms:W3CDTF">2016-04-02T21:45:00Z</dcterms:modified>
</cp:coreProperties>
</file>